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8" w:type="dxa"/>
        <w:tblLook w:val="00A0" w:firstRow="1" w:lastRow="0" w:firstColumn="1" w:lastColumn="0" w:noHBand="0" w:noVBand="0"/>
      </w:tblPr>
      <w:tblGrid>
        <w:gridCol w:w="5508"/>
        <w:gridCol w:w="4680"/>
      </w:tblGrid>
      <w:tr w:rsidR="00A359DA" w:rsidRPr="003C2178" w:rsidTr="00E01DCB">
        <w:tc>
          <w:tcPr>
            <w:tcW w:w="5508" w:type="dxa"/>
          </w:tcPr>
          <w:p w:rsidR="00A359DA" w:rsidRPr="00A359DA" w:rsidRDefault="00704EEE">
            <w:pPr>
              <w:rPr>
                <w:rFonts w:ascii="Gill Sans MT" w:hAnsi="Gill Sans MT"/>
                <w:b/>
              </w:rPr>
            </w:pPr>
            <w:r>
              <w:rPr>
                <w:b/>
              </w:rPr>
              <w:t>MANAGEMENT SCIENCE</w:t>
            </w:r>
          </w:p>
        </w:tc>
        <w:tc>
          <w:tcPr>
            <w:tcW w:w="4680" w:type="dxa"/>
            <w:shd w:val="clear" w:color="auto" w:fill="F3F3F3"/>
          </w:tcPr>
          <w:p w:rsidR="00A359DA" w:rsidRPr="00A359DA" w:rsidRDefault="00513DCC" w:rsidP="00D256B2">
            <w:pPr>
              <w:rPr>
                <w:szCs w:val="22"/>
              </w:rPr>
            </w:pPr>
            <w:r>
              <w:t>Uploaded</w:t>
            </w:r>
            <w:r w:rsidR="00937F2C">
              <w:t xml:space="preserve"> date</w:t>
            </w:r>
            <w:r>
              <w:t xml:space="preserve">:   </w:t>
            </w:r>
            <w:sdt>
              <w:sdtPr>
                <w:id w:val="346150045"/>
                <w:placeholder>
                  <w:docPart w:val="5DCC5A6D10AC419EB10C19A3D20ECBD2"/>
                </w:placeholder>
              </w:sdtPr>
              <w:sdtEndPr/>
              <w:sdtContent>
                <w:sdt>
                  <w:sdtPr>
                    <w:id w:val="343006777"/>
                    <w:placeholder>
                      <w:docPart w:val="80ABB9EBAAF246368AE8EA5A497D9D5F"/>
                    </w:placeholder>
                    <w:date w:fullDate="2017-02-02T00:00:00Z">
                      <w:dateFormat w:val="M/d/yyyy"/>
                      <w:lid w:val="en-US"/>
                      <w:storeMappedDataAs w:val="dateTime"/>
                      <w:calendar w:val="gregorian"/>
                    </w:date>
                  </w:sdtPr>
                  <w:sdtEndPr/>
                  <w:sdtContent>
                    <w:r w:rsidR="00D256B2">
                      <w:t>2/2/2017</w:t>
                    </w:r>
                  </w:sdtContent>
                </w:sdt>
              </w:sdtContent>
            </w:sdt>
            <w:r w:rsidR="00A359DA" w:rsidRPr="003C2178">
              <w:br/>
            </w:r>
            <w:r w:rsidR="00937F2C">
              <w:t>Manuscript ID</w:t>
            </w:r>
            <w:r w:rsidR="00A359DA" w:rsidRPr="003C2178">
              <w:t xml:space="preserve">:  </w:t>
            </w:r>
            <w:r w:rsidR="00D256B2">
              <w:t>MS-15-00830.R2</w:t>
            </w:r>
          </w:p>
        </w:tc>
      </w:tr>
      <w:tr w:rsidR="00A359DA" w:rsidRPr="003C2178" w:rsidTr="00E01DCB">
        <w:tc>
          <w:tcPr>
            <w:tcW w:w="5508" w:type="dxa"/>
          </w:tcPr>
          <w:p w:rsidR="00A359DA" w:rsidRPr="00A359DA" w:rsidRDefault="00937F2C" w:rsidP="00937F2C">
            <w:pPr>
              <w:rPr>
                <w:b/>
              </w:rPr>
            </w:pPr>
            <w:r w:rsidRPr="00A359DA">
              <w:rPr>
                <w:b/>
              </w:rPr>
              <w:t>A</w:t>
            </w:r>
            <w:r>
              <w:rPr>
                <w:b/>
              </w:rPr>
              <w:t xml:space="preserve">ccepted </w:t>
            </w:r>
            <w:r w:rsidRPr="00A359DA">
              <w:rPr>
                <w:b/>
              </w:rPr>
              <w:t>M</w:t>
            </w:r>
            <w:r>
              <w:rPr>
                <w:b/>
              </w:rPr>
              <w:t>anuscript</w:t>
            </w:r>
            <w:r w:rsidRPr="00A359DA">
              <w:rPr>
                <w:b/>
              </w:rPr>
              <w:t xml:space="preserve"> C</w:t>
            </w:r>
            <w:r>
              <w:rPr>
                <w:b/>
              </w:rPr>
              <w:t>hecklist</w:t>
            </w:r>
          </w:p>
        </w:tc>
        <w:tc>
          <w:tcPr>
            <w:tcW w:w="4680" w:type="dxa"/>
            <w:shd w:val="clear" w:color="auto" w:fill="F3F3F3"/>
          </w:tcPr>
          <w:p w:rsidR="00A359DA" w:rsidRPr="003C2178" w:rsidRDefault="00A359DA" w:rsidP="00A359DA"/>
        </w:tc>
      </w:tr>
    </w:tbl>
    <w:p w:rsidR="00A359DA" w:rsidRPr="003C2178" w:rsidRDefault="00A359DA"/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A0" w:firstRow="1" w:lastRow="0" w:firstColumn="1" w:lastColumn="0" w:noHBand="0" w:noVBand="0"/>
      </w:tblPr>
      <w:tblGrid>
        <w:gridCol w:w="2184"/>
        <w:gridCol w:w="3504"/>
        <w:gridCol w:w="4860"/>
      </w:tblGrid>
      <w:tr w:rsidR="00937F2C" w:rsidRPr="003C2178" w:rsidTr="00937F2C">
        <w:tc>
          <w:tcPr>
            <w:tcW w:w="2184" w:type="dxa"/>
          </w:tcPr>
          <w:p w:rsidR="00937F2C" w:rsidRPr="00A359DA" w:rsidRDefault="00937F2C" w:rsidP="00A359DA">
            <w:pPr>
              <w:spacing w:after="240"/>
              <w:rPr>
                <w:b/>
              </w:rPr>
            </w:pPr>
            <w:r w:rsidRPr="00A359DA">
              <w:rPr>
                <w:b/>
              </w:rPr>
              <w:t xml:space="preserve">Complete </w:t>
            </w:r>
            <w:r>
              <w:rPr>
                <w:b/>
              </w:rPr>
              <w:t xml:space="preserve">manuscript </w:t>
            </w:r>
            <w:r w:rsidRPr="00A359DA">
              <w:rPr>
                <w:b/>
              </w:rPr>
              <w:t>title</w:t>
            </w:r>
          </w:p>
        </w:tc>
        <w:tc>
          <w:tcPr>
            <w:tcW w:w="8364" w:type="dxa"/>
            <w:gridSpan w:val="2"/>
          </w:tcPr>
          <w:p w:rsidR="00937F2C" w:rsidRPr="00EF065D" w:rsidRDefault="00D256B2" w:rsidP="0006798B">
            <w:pPr>
              <w:spacing w:after="240"/>
            </w:pPr>
            <w:r w:rsidRPr="00D256B2">
              <w:t>Corporate Cash Hoarding: The Role of Just-in-Time Adoption</w:t>
            </w:r>
          </w:p>
        </w:tc>
      </w:tr>
      <w:tr w:rsidR="00B548D7" w:rsidRPr="003C2178" w:rsidTr="00ED4A3C">
        <w:trPr>
          <w:trHeight w:val="507"/>
        </w:trPr>
        <w:tc>
          <w:tcPr>
            <w:tcW w:w="2184" w:type="dxa"/>
          </w:tcPr>
          <w:p w:rsidR="00B548D7" w:rsidRPr="00A359DA" w:rsidRDefault="00B548D7" w:rsidP="00ED4A3C">
            <w:pPr>
              <w:spacing w:after="240"/>
              <w:rPr>
                <w:b/>
              </w:rPr>
            </w:pPr>
            <w:r>
              <w:rPr>
                <w:b/>
              </w:rPr>
              <w:t>Author name</w:t>
            </w:r>
            <w:r w:rsidRPr="00A359DA">
              <w:rPr>
                <w:b/>
              </w:rPr>
              <w:t>(s)</w:t>
            </w:r>
          </w:p>
        </w:tc>
        <w:tc>
          <w:tcPr>
            <w:tcW w:w="8364" w:type="dxa"/>
            <w:gridSpan w:val="2"/>
          </w:tcPr>
          <w:p w:rsidR="00B548D7" w:rsidRPr="00EF065D" w:rsidRDefault="00D256B2" w:rsidP="00D256B2">
            <w:proofErr w:type="spellStart"/>
            <w:r>
              <w:t>Xiaodan</w:t>
            </w:r>
            <w:proofErr w:type="spellEnd"/>
            <w:r>
              <w:t xml:space="preserve"> </w:t>
            </w:r>
            <w:proofErr w:type="spellStart"/>
            <w:r>
              <w:t>Gao</w:t>
            </w:r>
            <w:proofErr w:type="spellEnd"/>
          </w:p>
        </w:tc>
      </w:tr>
      <w:tr w:rsidR="00704EEE" w:rsidRPr="003C2178" w:rsidTr="00E85DA5">
        <w:tc>
          <w:tcPr>
            <w:tcW w:w="2184" w:type="dxa"/>
          </w:tcPr>
          <w:p w:rsidR="00704EEE" w:rsidRPr="00A359DA" w:rsidRDefault="00033B37" w:rsidP="00E85DA5">
            <w:pPr>
              <w:spacing w:after="240"/>
              <w:rPr>
                <w:b/>
              </w:rPr>
            </w:pPr>
            <w:r>
              <w:rPr>
                <w:b/>
              </w:rPr>
              <w:t>Department</w:t>
            </w:r>
            <w:r w:rsidR="00704EEE" w:rsidRPr="00A359DA">
              <w:rPr>
                <w:b/>
              </w:rPr>
              <w:t xml:space="preserve"> Editor </w:t>
            </w:r>
          </w:p>
        </w:tc>
        <w:tc>
          <w:tcPr>
            <w:tcW w:w="8364" w:type="dxa"/>
            <w:gridSpan w:val="2"/>
          </w:tcPr>
          <w:p w:rsidR="00704EEE" w:rsidRPr="00EF065D" w:rsidRDefault="00694F5C" w:rsidP="00D256B2">
            <w:pPr>
              <w:spacing w:after="240"/>
            </w:pPr>
            <w:sdt>
              <w:sdtPr>
                <w:id w:val="346150050"/>
                <w:placeholder>
                  <w:docPart w:val="AAF432F36F9F43F499B5EC3F7604B056"/>
                </w:placeholder>
              </w:sdtPr>
              <w:sdtEndPr/>
              <w:sdtContent>
                <w:proofErr w:type="spellStart"/>
                <w:r w:rsidR="00D256B2">
                  <w:t>Neng</w:t>
                </w:r>
                <w:proofErr w:type="spellEnd"/>
                <w:r w:rsidR="00D256B2">
                  <w:t xml:space="preserve"> Wang</w:t>
                </w:r>
              </w:sdtContent>
            </w:sdt>
          </w:p>
        </w:tc>
      </w:tr>
      <w:tr w:rsidR="00937F2C" w:rsidRPr="003C2178" w:rsidTr="00ED4A3C">
        <w:tc>
          <w:tcPr>
            <w:tcW w:w="2184" w:type="dxa"/>
          </w:tcPr>
          <w:p w:rsidR="00937F2C" w:rsidRPr="00A359DA" w:rsidRDefault="00704EEE" w:rsidP="00ED4A3C">
            <w:pPr>
              <w:spacing w:after="240"/>
              <w:rPr>
                <w:b/>
              </w:rPr>
            </w:pPr>
            <w:r>
              <w:rPr>
                <w:b/>
              </w:rPr>
              <w:t>Department</w:t>
            </w:r>
          </w:p>
        </w:tc>
        <w:tc>
          <w:tcPr>
            <w:tcW w:w="8364" w:type="dxa"/>
            <w:gridSpan w:val="2"/>
          </w:tcPr>
          <w:sdt>
            <w:sdtPr>
              <w:rPr>
                <w:szCs w:val="22"/>
              </w:rPr>
              <w:id w:val="346150051"/>
              <w:placeholder>
                <w:docPart w:val="888B08119F82407B93D0BBBD9FF83A95"/>
              </w:placeholder>
            </w:sdtPr>
            <w:sdtEndPr/>
            <w:sdtContent>
              <w:p w:rsidR="00937F2C" w:rsidRPr="00A359DA" w:rsidRDefault="00694F5C" w:rsidP="00ED4A3C">
                <w:pPr>
                  <w:spacing w:after="240"/>
                  <w:rPr>
                    <w:szCs w:val="22"/>
                  </w:rPr>
                </w:pPr>
                <w:sdt>
                  <w:sdtPr>
                    <w:id w:val="343006829"/>
                    <w:placeholder>
                      <w:docPart w:val="74235AE378BD44CA8A4E0D6894268A31"/>
                    </w:placeholder>
                    <w:dropDownList>
                      <w:listItem w:value="Choose an item."/>
                      <w:listItem w:displayText="Accounting" w:value="Accounting"/>
                      <w:listItem w:displayText="Behavioral Economics" w:value="Behavioral Economics"/>
                      <w:listItem w:displayText="Business Strategy" w:value="Business Strategy"/>
                      <w:listItem w:displayText="Decision Analysis" w:value="Decision Analysis"/>
                      <w:listItem w:displayText="Entrepreneurship and Innovation" w:value="Entrepreneurship and Innovation"/>
                      <w:listItem w:displayText="Finance" w:value="Finance"/>
                      <w:listItem w:displayText="Information Systems" w:value="Information Systems"/>
                      <w:listItem w:displayText="Judgment and Decision Making" w:value="Judgment and Decision Making"/>
                      <w:listItem w:displayText="Marketing" w:value="Marketing"/>
                      <w:listItem w:displayText="Operations Management" w:value="Operations Management"/>
                      <w:listItem w:displayText="Optimization" w:value="Optimization"/>
                      <w:listItem w:displayText="Organizations" w:value="Organizations"/>
                      <w:listItem w:displayText="Stochastic Models and Simulation" w:value="Stochastic Models and Simulation"/>
                      <w:listItem w:displayText="Special Issue" w:value="Special Issue"/>
                    </w:dropDownList>
                  </w:sdtPr>
                  <w:sdtEndPr/>
                  <w:sdtContent>
                    <w:r w:rsidR="00D256B2">
                      <w:t>Finance</w:t>
                    </w:r>
                  </w:sdtContent>
                </w:sdt>
              </w:p>
            </w:sdtContent>
          </w:sdt>
        </w:tc>
      </w:tr>
      <w:tr w:rsidR="00B548D7" w:rsidRPr="003C2178" w:rsidTr="00ED4A3C">
        <w:tc>
          <w:tcPr>
            <w:tcW w:w="2184" w:type="dxa"/>
          </w:tcPr>
          <w:p w:rsidR="00B548D7" w:rsidRPr="00A359DA" w:rsidRDefault="00B548D7" w:rsidP="00ED4A3C">
            <w:pPr>
              <w:spacing w:after="240"/>
              <w:rPr>
                <w:b/>
              </w:rPr>
            </w:pPr>
            <w:r w:rsidRPr="00A359DA">
              <w:rPr>
                <w:b/>
              </w:rPr>
              <w:t>Corresponding author contact information (include e-mail address)</w:t>
            </w:r>
          </w:p>
        </w:tc>
        <w:tc>
          <w:tcPr>
            <w:tcW w:w="8364" w:type="dxa"/>
            <w:gridSpan w:val="2"/>
          </w:tcPr>
          <w:p w:rsidR="00D256B2" w:rsidRDefault="00D256B2" w:rsidP="00033B37">
            <w:r w:rsidRPr="00D256B2">
              <w:t xml:space="preserve">Department of Strategy and Policy, </w:t>
            </w:r>
          </w:p>
          <w:p w:rsidR="00D256B2" w:rsidRDefault="00D256B2" w:rsidP="00033B37">
            <w:r w:rsidRPr="00D256B2">
              <w:t xml:space="preserve">NUS Business School, </w:t>
            </w:r>
          </w:p>
          <w:p w:rsidR="00D256B2" w:rsidRDefault="00D256B2" w:rsidP="00033B37">
            <w:r w:rsidRPr="00D256B2">
              <w:t xml:space="preserve">15 Kent Ridge Drive, Singapore. </w:t>
            </w:r>
          </w:p>
          <w:p w:rsidR="00B548D7" w:rsidRPr="00EF065D" w:rsidRDefault="00D256B2" w:rsidP="00033B37">
            <w:r w:rsidRPr="00D256B2">
              <w:t>Email address: gao.xiaodan@nus.edu.sg.</w:t>
            </w:r>
          </w:p>
        </w:tc>
      </w:tr>
      <w:tr w:rsidR="00D04D4D" w:rsidRPr="003C2178" w:rsidTr="00ED4A3C">
        <w:trPr>
          <w:trHeight w:val="642"/>
        </w:trPr>
        <w:tc>
          <w:tcPr>
            <w:tcW w:w="2184" w:type="dxa"/>
          </w:tcPr>
          <w:p w:rsidR="00D04D4D" w:rsidRPr="00E01DCB" w:rsidRDefault="00D04D4D" w:rsidP="00ED4A3C">
            <w:pPr>
              <w:spacing w:after="240"/>
              <w:rPr>
                <w:b/>
              </w:rPr>
            </w:pPr>
            <w:r w:rsidRPr="00E01DCB">
              <w:rPr>
                <w:b/>
              </w:rPr>
              <w:t xml:space="preserve">Keywords as listed in </w:t>
            </w:r>
            <w:proofErr w:type="spellStart"/>
            <w:r w:rsidRPr="00E01DCB">
              <w:rPr>
                <w:b/>
              </w:rPr>
              <w:t>ScholarOne</w:t>
            </w:r>
            <w:proofErr w:type="spellEnd"/>
            <w:r w:rsidRPr="00E01DCB">
              <w:rPr>
                <w:b/>
              </w:rPr>
              <w:t xml:space="preserve"> Manuscripts</w:t>
            </w:r>
          </w:p>
        </w:tc>
        <w:sdt>
          <w:sdtPr>
            <w:id w:val="346150054"/>
            <w:placeholder>
              <w:docPart w:val="C10A25718ED748AF9CB235C46B3930EE"/>
            </w:placeholder>
          </w:sdtPr>
          <w:sdtEndPr/>
          <w:sdtContent>
            <w:tc>
              <w:tcPr>
                <w:tcW w:w="8364" w:type="dxa"/>
                <w:gridSpan w:val="2"/>
              </w:tcPr>
              <w:p w:rsidR="00D04D4D" w:rsidRPr="00EF065D" w:rsidRDefault="00D256B2" w:rsidP="00ED4A3C">
                <w:pPr>
                  <w:spacing w:after="240"/>
                </w:pPr>
                <w:r w:rsidRPr="00D256B2">
                  <w:t>Cash holdings; Inventory; Just-in-time; Costly external financing; Trade credit.</w:t>
                </w:r>
              </w:p>
            </w:tc>
          </w:sdtContent>
        </w:sdt>
      </w:tr>
      <w:tr w:rsidR="00937F2C" w:rsidRPr="003C2178" w:rsidTr="00D04D4D">
        <w:tc>
          <w:tcPr>
            <w:tcW w:w="2184" w:type="dxa"/>
          </w:tcPr>
          <w:p w:rsidR="00937F2C" w:rsidRPr="00A359DA" w:rsidRDefault="00937F2C" w:rsidP="00A359DA">
            <w:pPr>
              <w:spacing w:after="240"/>
              <w:rPr>
                <w:b/>
              </w:rPr>
            </w:pPr>
            <w:r w:rsidRPr="00A359DA">
              <w:rPr>
                <w:b/>
              </w:rPr>
              <w:t>Electronic files</w:t>
            </w:r>
          </w:p>
        </w:tc>
        <w:tc>
          <w:tcPr>
            <w:tcW w:w="3504" w:type="dxa"/>
          </w:tcPr>
          <w:p w:rsidR="00D04D4D" w:rsidRPr="00540829" w:rsidRDefault="00937F2C" w:rsidP="00D1204F">
            <w:pPr>
              <w:spacing w:after="240"/>
            </w:pPr>
            <w:r w:rsidRPr="00540829">
              <w:t>Date of last update to files</w:t>
            </w:r>
            <w:r w:rsidRPr="00540829">
              <w:br/>
              <w:t>Manuscript file types</w:t>
            </w:r>
            <w:r w:rsidRPr="00540829">
              <w:br/>
              <w:t>Graphic (figure) file types</w:t>
            </w:r>
            <w:r w:rsidR="00D04D4D" w:rsidRPr="00540829">
              <w:br/>
              <w:t>Color figs? (costs paid by author)</w:t>
            </w:r>
            <w:r w:rsidR="00B548D7" w:rsidRPr="00540829">
              <w:br/>
            </w:r>
            <w:r w:rsidR="00D1204F" w:rsidRPr="00540829">
              <w:t>Data files</w:t>
            </w:r>
            <w:r w:rsidR="00B548D7" w:rsidRPr="00540829">
              <w:t>?</w:t>
            </w:r>
            <w:r w:rsidR="007770B6">
              <w:br/>
              <w:t>Online appendix?</w:t>
            </w:r>
            <w:r w:rsidR="00B548D7" w:rsidRPr="00540829">
              <w:br/>
              <w:t>Copyright Transfer file uploaded?</w:t>
            </w:r>
          </w:p>
        </w:tc>
        <w:tc>
          <w:tcPr>
            <w:tcW w:w="4860" w:type="dxa"/>
          </w:tcPr>
          <w:p w:rsidR="00B548D7" w:rsidRPr="00540829" w:rsidRDefault="00694F5C" w:rsidP="00D256B2">
            <w:pPr>
              <w:spacing w:after="240"/>
            </w:pPr>
            <w:sdt>
              <w:sdtPr>
                <w:id w:val="346150067"/>
                <w:placeholder>
                  <w:docPart w:val="2EA8ABE3CC324B3F916373329C669E9C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color w:val="222222"/>
                      <w:sz w:val="19"/>
                      <w:szCs w:val="19"/>
                      <w:shd w:val="clear" w:color="auto" w:fill="FFFFFF"/>
                    </w:rPr>
                    <w:id w:val="343006787"/>
                    <w:placeholder>
                      <w:docPart w:val="CD1B787CBA3F4846A712C223EB8F9549"/>
                    </w:placeholder>
                    <w:date w:fullDate="2016-12-10T00:00:00Z">
                      <w:dateFormat w:val="M/d/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E00315">
                      <w:rPr>
                        <w:rFonts w:ascii="Arial" w:hAnsi="Arial" w:cs="Arial"/>
                        <w:color w:val="222222"/>
                        <w:sz w:val="19"/>
                        <w:szCs w:val="19"/>
                        <w:shd w:val="clear" w:color="auto" w:fill="FFFFFF"/>
                      </w:rPr>
                      <w:t>12/10/2016</w:t>
                    </w:r>
                  </w:sdtContent>
                </w:sdt>
              </w:sdtContent>
            </w:sdt>
            <w:r w:rsidR="00937F2C" w:rsidRPr="00540829">
              <w:br/>
            </w:r>
            <w:sdt>
              <w:sdtPr>
                <w:id w:val="346150069"/>
                <w:placeholder>
                  <w:docPart w:val="46B20FD22E2648D380057C09E0CAF63B"/>
                </w:placeholder>
              </w:sdtPr>
              <w:sdtEndPr/>
              <w:sdtContent>
                <w:r>
                  <w:t>Latex</w:t>
                </w:r>
              </w:sdtContent>
            </w:sdt>
            <w:r w:rsidR="00937F2C" w:rsidRPr="00540829">
              <w:br/>
            </w:r>
            <w:sdt>
              <w:sdtPr>
                <w:id w:val="346150070"/>
                <w:placeholder>
                  <w:docPart w:val="A214D8E62177429D9782532CC51C89D1"/>
                </w:placeholder>
              </w:sdtPr>
              <w:sdtEndPr/>
              <w:sdtContent>
                <w:sdt>
                  <w:sdtPr>
                    <w:id w:val="343006853"/>
                    <w:placeholder>
                      <w:docPart w:val="631C9BF263934F169AADC31933EC3A2C"/>
                    </w:placeholder>
                  </w:sdtPr>
                  <w:sdtEndPr/>
                  <w:sdtContent>
                    <w:proofErr w:type="spellStart"/>
                    <w:r w:rsidR="00D256B2">
                      <w:t>eps</w:t>
                    </w:r>
                    <w:proofErr w:type="spellEnd"/>
                  </w:sdtContent>
                </w:sdt>
              </w:sdtContent>
            </w:sdt>
            <w:r w:rsidR="00D04D4D" w:rsidRPr="00540829">
              <w:br/>
            </w:r>
            <w:sdt>
              <w:sdtPr>
                <w:id w:val="343006854"/>
                <w:placeholder>
                  <w:docPart w:val="098E5486BF974923A3E640A3E88B00C1"/>
                </w:placeholder>
              </w:sdtPr>
              <w:sdtEndPr/>
              <w:sdtContent>
                <w:sdt>
                  <w:sdtPr>
                    <w:id w:val="343006855"/>
                    <w:placeholder>
                      <w:docPart w:val="29BC36F4408F4959BA94653EE16C5FF6"/>
                    </w:placeholder>
                  </w:sdtPr>
                  <w:sdtEndPr/>
                  <w:sdtContent>
                    <w:sdt>
                      <w:sdtPr>
                        <w:alias w:val="Color figures"/>
                        <w:tag w:val="Color figures"/>
                        <w:id w:val="343006856"/>
                        <w:placeholder>
                          <w:docPart w:val="DE8638503E1646F18E36B60B8C2F539D"/>
                        </w:placeholder>
                        <w:dropDownList>
                          <w:listItem w:displayText="Choose One" w:value="Choose One"/>
                          <w:listItem w:displayText="Yes" w:value="Yes"/>
                          <w:listItem w:displayText="No" w:value="No"/>
                        </w:dropDownList>
                      </w:sdtPr>
                      <w:sdtEndPr/>
                      <w:sdtContent>
                        <w:r w:rsidR="00D256B2">
                          <w:t>No</w:t>
                        </w:r>
                      </w:sdtContent>
                    </w:sdt>
                  </w:sdtContent>
                </w:sdt>
              </w:sdtContent>
            </w:sdt>
            <w:r w:rsidR="00B548D7" w:rsidRPr="00540829">
              <w:br/>
            </w:r>
            <w:sdt>
              <w:sdtPr>
                <w:id w:val="343006865"/>
                <w:placeholder>
                  <w:docPart w:val="54A99E1AB122427BA41C3F5EB45799D4"/>
                </w:placeholder>
              </w:sdtPr>
              <w:sdtEndPr/>
              <w:sdtContent>
                <w:sdt>
                  <w:sdtPr>
                    <w:alias w:val="Data files"/>
                    <w:tag w:val="Data files"/>
                    <w:id w:val="343006866"/>
                    <w:placeholder>
                      <w:docPart w:val="EC292CB14448469890495879FD70007D"/>
                    </w:placeholder>
                    <w:dropDownList>
                      <w:listItem w:displayText="Choose One" w:value="Choose One"/>
                      <w:listItem w:displayText="Yes" w:value="Yes"/>
                      <w:listItem w:displayText="No" w:value="No"/>
                    </w:dropDownList>
                  </w:sdtPr>
                  <w:sdtEndPr/>
                  <w:sdtContent>
                    <w:r w:rsidR="00D256B2">
                      <w:t>Yes</w:t>
                    </w:r>
                  </w:sdtContent>
                </w:sdt>
              </w:sdtContent>
            </w:sdt>
            <w:r w:rsidR="00B548D7" w:rsidRPr="00540829">
              <w:br/>
            </w:r>
            <w:sdt>
              <w:sdtPr>
                <w:id w:val="15625959"/>
                <w:placeholder>
                  <w:docPart w:val="64B78F0F583947D2B196998C915D1D79"/>
                </w:placeholder>
              </w:sdtPr>
              <w:sdtEndPr/>
              <w:sdtContent>
                <w:sdt>
                  <w:sdtPr>
                    <w:alias w:val="E-companion"/>
                    <w:tag w:val="E-companion"/>
                    <w:id w:val="15625960"/>
                    <w:placeholder>
                      <w:docPart w:val="0B8D76D6F9A04DA199DD2FC5884DA4E1"/>
                    </w:placeholder>
                    <w:dropDownList>
                      <w:listItem w:displayText="Choose One" w:value="Choose One"/>
                      <w:listItem w:displayText="Yes" w:value="Yes"/>
                      <w:listItem w:displayText="No" w:value="No"/>
                    </w:dropDownList>
                  </w:sdtPr>
                  <w:sdtEndPr/>
                  <w:sdtContent>
                    <w:r w:rsidR="00D256B2">
                      <w:t>No</w:t>
                    </w:r>
                  </w:sdtContent>
                </w:sdt>
              </w:sdtContent>
            </w:sdt>
            <w:r w:rsidR="007770B6">
              <w:br/>
            </w:r>
            <w:sdt>
              <w:sdtPr>
                <w:id w:val="343006869"/>
                <w:placeholder>
                  <w:docPart w:val="A6A723E202B14F0CBCD5D89C4A1F52EC"/>
                </w:placeholder>
              </w:sdtPr>
              <w:sdtEndPr/>
              <w:sdtContent>
                <w:sdt>
                  <w:sdtPr>
                    <w:alias w:val="CTA"/>
                    <w:tag w:val="CTA"/>
                    <w:id w:val="343006870"/>
                    <w:placeholder>
                      <w:docPart w:val="60EB2B1F32A34682B72DF22010DAFCFF"/>
                    </w:placeholder>
                    <w:dropDownList>
                      <w:listItem w:displayText="Choose One" w:value="Choose One"/>
                      <w:listItem w:displayText="Yes" w:value="Yes"/>
                      <w:listItem w:displayText="No" w:value="No"/>
                    </w:dropDownList>
                  </w:sdtPr>
                  <w:sdtEndPr/>
                  <w:sdtContent>
                    <w:r w:rsidR="00D256B2">
                      <w:t>Yes</w:t>
                    </w:r>
                  </w:sdtContent>
                </w:sdt>
              </w:sdtContent>
            </w:sdt>
          </w:p>
        </w:tc>
      </w:tr>
      <w:tr w:rsidR="00D55E6B" w:rsidRPr="003C2178" w:rsidTr="00A013FF">
        <w:tc>
          <w:tcPr>
            <w:tcW w:w="2184" w:type="dxa"/>
          </w:tcPr>
          <w:p w:rsidR="00D55E6B" w:rsidRPr="00A359DA" w:rsidRDefault="00D55E6B" w:rsidP="00A013FF">
            <w:pPr>
              <w:spacing w:after="240"/>
              <w:rPr>
                <w:b/>
              </w:rPr>
            </w:pPr>
            <w:r>
              <w:rPr>
                <w:b/>
              </w:rPr>
              <w:t>INFORMS Open Option</w:t>
            </w:r>
          </w:p>
        </w:tc>
        <w:tc>
          <w:tcPr>
            <w:tcW w:w="3504" w:type="dxa"/>
          </w:tcPr>
          <w:p w:rsidR="00D55E6B" w:rsidRPr="003C2178" w:rsidRDefault="00D55E6B" w:rsidP="00A013FF">
            <w:pPr>
              <w:spacing w:after="240"/>
            </w:pPr>
            <w:r>
              <w:t>INFORMS Open Option? (cost to be paid by authors)</w:t>
            </w:r>
          </w:p>
        </w:tc>
        <w:tc>
          <w:tcPr>
            <w:tcW w:w="4860" w:type="dxa"/>
          </w:tcPr>
          <w:p w:rsidR="00D55E6B" w:rsidRDefault="00694F5C" w:rsidP="00A013FF">
            <w:pPr>
              <w:spacing w:after="240"/>
            </w:pPr>
            <w:sdt>
              <w:sdtPr>
                <w:id w:val="98867585"/>
                <w:placeholder>
                  <w:docPart w:val="0ACEA42BA18B450F86397AB42BE490D4"/>
                </w:placeholder>
              </w:sdtPr>
              <w:sdtEndPr/>
              <w:sdtContent>
                <w:sdt>
                  <w:sdtPr>
                    <w:alias w:val="IOO"/>
                    <w:tag w:val="IOO"/>
                    <w:id w:val="98867586"/>
                    <w:placeholder>
                      <w:docPart w:val="6F879D791AFF4182BC3A1E7888BCF322"/>
                    </w:placeholder>
                    <w:dropDownList>
                      <w:listItem w:displayText="Choose One" w:value="Choose One"/>
                      <w:listItem w:displayText="Yes" w:value="Yes"/>
                      <w:listItem w:displayText="No" w:value="No"/>
                    </w:dropDownList>
                  </w:sdtPr>
                  <w:sdtEndPr/>
                  <w:sdtContent>
                    <w:r w:rsidR="00D256B2">
                      <w:t>No</w:t>
                    </w:r>
                  </w:sdtContent>
                </w:sdt>
              </w:sdtContent>
            </w:sdt>
          </w:p>
        </w:tc>
      </w:tr>
      <w:tr w:rsidR="00937F2C" w:rsidRPr="003C2178" w:rsidTr="00D04D4D">
        <w:tc>
          <w:tcPr>
            <w:tcW w:w="2184" w:type="dxa"/>
          </w:tcPr>
          <w:p w:rsidR="00937F2C" w:rsidRPr="00A359DA" w:rsidRDefault="00937F2C" w:rsidP="00A359DA">
            <w:pPr>
              <w:spacing w:after="240"/>
              <w:rPr>
                <w:b/>
              </w:rPr>
            </w:pPr>
            <w:r w:rsidRPr="00A359DA">
              <w:rPr>
                <w:b/>
              </w:rPr>
              <w:t>Received and revised information</w:t>
            </w:r>
          </w:p>
        </w:tc>
        <w:tc>
          <w:tcPr>
            <w:tcW w:w="3504" w:type="dxa"/>
          </w:tcPr>
          <w:p w:rsidR="00937F2C" w:rsidRPr="003C2178" w:rsidRDefault="00937F2C" w:rsidP="00704EEE">
            <w:pPr>
              <w:spacing w:after="240"/>
            </w:pPr>
            <w:r w:rsidRPr="003C2178">
              <w:t>Date of</w:t>
            </w:r>
            <w:r>
              <w:t xml:space="preserve"> submission</w:t>
            </w:r>
            <w:r>
              <w:br/>
              <w:t>Number of revisions</w:t>
            </w:r>
            <w:r w:rsidRPr="003C2178">
              <w:br/>
              <w:t>Date of acceptance</w:t>
            </w:r>
          </w:p>
        </w:tc>
        <w:tc>
          <w:tcPr>
            <w:tcW w:w="4860" w:type="dxa"/>
          </w:tcPr>
          <w:p w:rsidR="00937F2C" w:rsidRPr="003C2178" w:rsidRDefault="00694F5C" w:rsidP="00704EEE">
            <w:pPr>
              <w:spacing w:after="240"/>
            </w:pPr>
            <w:sdt>
              <w:sdtPr>
                <w:id w:val="346150071"/>
                <w:placeholder>
                  <w:docPart w:val="06BEF9F6F02B493DB48419CADF05ECE2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color w:val="606060"/>
                      <w:sz w:val="21"/>
                      <w:szCs w:val="21"/>
                      <w:shd w:val="clear" w:color="auto" w:fill="FFFFFF"/>
                    </w:rPr>
                    <w:id w:val="343006785"/>
                    <w:placeholder>
                      <w:docPart w:val="24FE6AF11E8B4A44A3429A3ECDB5A53D"/>
                    </w:placeholder>
                    <w:date w:fullDate="2015-04-30T00:00:00Z">
                      <w:dateFormat w:val="M/d/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D256B2">
                      <w:rPr>
                        <w:rFonts w:ascii="Arial" w:hAnsi="Arial" w:cs="Arial"/>
                        <w:color w:val="606060"/>
                        <w:sz w:val="21"/>
                        <w:szCs w:val="21"/>
                        <w:shd w:val="clear" w:color="auto" w:fill="FFFFFF"/>
                      </w:rPr>
                      <w:t>4/30/2015</w:t>
                    </w:r>
                  </w:sdtContent>
                </w:sdt>
              </w:sdtContent>
            </w:sdt>
            <w:r w:rsidR="00937F2C">
              <w:br/>
            </w:r>
            <w:sdt>
              <w:sdtPr>
                <w:id w:val="346150072"/>
                <w:placeholder>
                  <w:docPart w:val="2B9C0641E3C442559BCAA903C6B0E932"/>
                </w:placeholder>
                <w:dropDownList>
                  <w:listItem w:value="Choose an item."/>
                  <w:listItem w:displayText="1" w:value="1"/>
                  <w:listItem w:displayText="2" w:value="2"/>
                  <w:listItem w:displayText="3" w:value="3"/>
                  <w:listItem w:displayText="4" w:value="4"/>
                  <w:listItem w:displayText="5" w:value="5"/>
                </w:dropDownList>
              </w:sdtPr>
              <w:sdtEndPr/>
              <w:sdtContent>
                <w:r w:rsidR="00D256B2">
                  <w:t>2</w:t>
                </w:r>
              </w:sdtContent>
            </w:sdt>
            <w:r w:rsidR="00937F2C">
              <w:br/>
            </w:r>
            <w:sdt>
              <w:sdtPr>
                <w:id w:val="346150075"/>
                <w:placeholder>
                  <w:docPart w:val="0C4A815989A142F9BCB75D08C5ED8C4D"/>
                </w:placeholder>
              </w:sdtPr>
              <w:sdtEndPr/>
              <w:sdtContent>
                <w:sdt>
                  <w:sdtPr>
                    <w:rPr>
                      <w:rFonts w:ascii="Arial" w:hAnsi="Arial" w:cs="Arial"/>
                      <w:color w:val="606060"/>
                      <w:sz w:val="21"/>
                      <w:szCs w:val="21"/>
                      <w:shd w:val="clear" w:color="auto" w:fill="FFFFFF"/>
                    </w:rPr>
                    <w:id w:val="343006783"/>
                    <w:placeholder>
                      <w:docPart w:val="3C958573AA08471CA1126956D04A0320"/>
                    </w:placeholder>
                    <w:date w:fullDate="2017-01-02T00:00:00Z">
                      <w:dateFormat w:val="M/d/yyyy"/>
                      <w:lid w:val="en-US"/>
                      <w:storeMappedDataAs w:val="dateTime"/>
                      <w:calendar w:val="gregorian"/>
                    </w:date>
                  </w:sdtPr>
                  <w:sdtContent>
                    <w:r w:rsidR="00D256B2">
                      <w:rPr>
                        <w:rFonts w:ascii="Arial" w:hAnsi="Arial" w:cs="Arial"/>
                        <w:color w:val="606060"/>
                        <w:sz w:val="21"/>
                        <w:szCs w:val="21"/>
                        <w:shd w:val="clear" w:color="auto" w:fill="FFFFFF"/>
                      </w:rPr>
                      <w:t>1/2/2017</w:t>
                    </w:r>
                  </w:sdtContent>
                </w:sdt>
              </w:sdtContent>
            </w:sdt>
          </w:p>
        </w:tc>
        <w:bookmarkStart w:id="0" w:name="_GoBack"/>
        <w:bookmarkEnd w:id="0"/>
      </w:tr>
      <w:tr w:rsidR="00937F2C" w:rsidRPr="003C2178" w:rsidTr="00937F2C">
        <w:tc>
          <w:tcPr>
            <w:tcW w:w="2184" w:type="dxa"/>
          </w:tcPr>
          <w:p w:rsidR="00937F2C" w:rsidRPr="00A359DA" w:rsidRDefault="00937F2C" w:rsidP="00A359DA">
            <w:pPr>
              <w:spacing w:after="240"/>
              <w:rPr>
                <w:b/>
              </w:rPr>
            </w:pPr>
            <w:r w:rsidRPr="00A359DA">
              <w:rPr>
                <w:b/>
              </w:rPr>
              <w:t>FILE NOTES</w:t>
            </w:r>
          </w:p>
        </w:tc>
        <w:tc>
          <w:tcPr>
            <w:tcW w:w="8364" w:type="dxa"/>
            <w:gridSpan w:val="2"/>
          </w:tcPr>
          <w:p w:rsidR="00937F2C" w:rsidRPr="00A359DA" w:rsidRDefault="00937F2C" w:rsidP="00A359DA">
            <w:pPr>
              <w:spacing w:after="240"/>
              <w:rPr>
                <w:b/>
              </w:rPr>
            </w:pPr>
          </w:p>
        </w:tc>
      </w:tr>
    </w:tbl>
    <w:p w:rsidR="00A359DA" w:rsidRPr="003C2178" w:rsidRDefault="00A359DA"/>
    <w:sectPr w:rsidR="00A359DA" w:rsidRPr="003C2178" w:rsidSect="00A359DA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133A"/>
    <w:rsid w:val="00033B37"/>
    <w:rsid w:val="0006798B"/>
    <w:rsid w:val="001169ED"/>
    <w:rsid w:val="00117EC0"/>
    <w:rsid w:val="0014521F"/>
    <w:rsid w:val="001525AE"/>
    <w:rsid w:val="001A72B7"/>
    <w:rsid w:val="002C5D06"/>
    <w:rsid w:val="0031217B"/>
    <w:rsid w:val="0031425B"/>
    <w:rsid w:val="00316D26"/>
    <w:rsid w:val="003473A5"/>
    <w:rsid w:val="003519FF"/>
    <w:rsid w:val="0035562D"/>
    <w:rsid w:val="003C2207"/>
    <w:rsid w:val="00415D3E"/>
    <w:rsid w:val="004216D9"/>
    <w:rsid w:val="00436632"/>
    <w:rsid w:val="004624A2"/>
    <w:rsid w:val="004C0847"/>
    <w:rsid w:val="00513DCC"/>
    <w:rsid w:val="00540829"/>
    <w:rsid w:val="00564867"/>
    <w:rsid w:val="005E1B7A"/>
    <w:rsid w:val="005F1AEC"/>
    <w:rsid w:val="005F5A61"/>
    <w:rsid w:val="00600610"/>
    <w:rsid w:val="00600A81"/>
    <w:rsid w:val="0062133A"/>
    <w:rsid w:val="00636D85"/>
    <w:rsid w:val="00694F5C"/>
    <w:rsid w:val="006973A0"/>
    <w:rsid w:val="006A500C"/>
    <w:rsid w:val="006E1274"/>
    <w:rsid w:val="00704EEE"/>
    <w:rsid w:val="0072103A"/>
    <w:rsid w:val="00743841"/>
    <w:rsid w:val="007770B6"/>
    <w:rsid w:val="00796191"/>
    <w:rsid w:val="007E6AEB"/>
    <w:rsid w:val="008109E6"/>
    <w:rsid w:val="00862615"/>
    <w:rsid w:val="00881760"/>
    <w:rsid w:val="00900DC5"/>
    <w:rsid w:val="0092110D"/>
    <w:rsid w:val="00937F2C"/>
    <w:rsid w:val="00A359DA"/>
    <w:rsid w:val="00A4622A"/>
    <w:rsid w:val="00A50F86"/>
    <w:rsid w:val="00A670EA"/>
    <w:rsid w:val="00AA6FCF"/>
    <w:rsid w:val="00AE39B3"/>
    <w:rsid w:val="00B548D7"/>
    <w:rsid w:val="00B7603F"/>
    <w:rsid w:val="00B7606A"/>
    <w:rsid w:val="00BE34CC"/>
    <w:rsid w:val="00C01709"/>
    <w:rsid w:val="00C75462"/>
    <w:rsid w:val="00D04D4D"/>
    <w:rsid w:val="00D113FF"/>
    <w:rsid w:val="00D1204F"/>
    <w:rsid w:val="00D256B2"/>
    <w:rsid w:val="00D41564"/>
    <w:rsid w:val="00D55E6B"/>
    <w:rsid w:val="00D810C5"/>
    <w:rsid w:val="00DC6AEA"/>
    <w:rsid w:val="00E00315"/>
    <w:rsid w:val="00E01DCB"/>
    <w:rsid w:val="00E14E3E"/>
    <w:rsid w:val="00E367DE"/>
    <w:rsid w:val="00E715E5"/>
    <w:rsid w:val="00ED420B"/>
    <w:rsid w:val="00F11736"/>
    <w:rsid w:val="00F15904"/>
    <w:rsid w:val="00F24DA4"/>
    <w:rsid w:val="00F54C38"/>
    <w:rsid w:val="00F6455C"/>
    <w:rsid w:val="00FA0E5C"/>
    <w:rsid w:val="00FC5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A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51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gecontents">
    <w:name w:val="pagecontents"/>
    <w:basedOn w:val="Normal"/>
    <w:rsid w:val="005414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72103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0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0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59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AE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BE51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gecontents">
    <w:name w:val="pagecontents"/>
    <w:basedOn w:val="Normal"/>
    <w:rsid w:val="005414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72103A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103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103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159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iaodan\Downloads\_%20ManSci-CHECKLI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DCC5A6D10AC419EB10C19A3D20ECB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46EF9F-A199-4FE5-94D5-9935E39029CF}"/>
      </w:docPartPr>
      <w:docPartBody>
        <w:p w:rsidR="00CD3647" w:rsidRDefault="00A05E21">
          <w:pPr>
            <w:pStyle w:val="5DCC5A6D10AC419EB10C19A3D20ECBD2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80ABB9EBAAF246368AE8EA5A497D9D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74758B-89A5-4341-89B2-938F795653F0}"/>
      </w:docPartPr>
      <w:docPartBody>
        <w:p w:rsidR="00CD3647" w:rsidRDefault="00A05E21">
          <w:pPr>
            <w:pStyle w:val="80ABB9EBAAF246368AE8EA5A497D9D5F"/>
          </w:pPr>
          <w:r w:rsidRPr="004C3D5E">
            <w:rPr>
              <w:rStyle w:val="PlaceholderText"/>
            </w:rPr>
            <w:t>Click here to enter a date.</w:t>
          </w:r>
        </w:p>
      </w:docPartBody>
    </w:docPart>
    <w:docPart>
      <w:docPartPr>
        <w:name w:val="AAF432F36F9F43F499B5EC3F7604B0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1566C-C6D3-4919-9F9B-8A6AD7D153F9}"/>
      </w:docPartPr>
      <w:docPartBody>
        <w:p w:rsidR="00CD3647" w:rsidRDefault="00A05E21">
          <w:pPr>
            <w:pStyle w:val="AAF432F36F9F43F499B5EC3F7604B056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888B08119F82407B93D0BBBD9FF83A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9F70A1-ACE6-44F4-8ACA-AE6DA87D56F6}"/>
      </w:docPartPr>
      <w:docPartBody>
        <w:p w:rsidR="00CD3647" w:rsidRDefault="00A05E21">
          <w:pPr>
            <w:pStyle w:val="888B08119F82407B93D0BBBD9FF83A95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74235AE378BD44CA8A4E0D6894268A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F6D373-7ACB-408B-8427-8220EA412A47}"/>
      </w:docPartPr>
      <w:docPartBody>
        <w:p w:rsidR="00CD3647" w:rsidRDefault="00A05E21">
          <w:pPr>
            <w:pStyle w:val="74235AE378BD44CA8A4E0D6894268A31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C10A25718ED748AF9CB235C46B3930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D590F5-3D71-45F1-AFFE-C0CAD76CCBEE}"/>
      </w:docPartPr>
      <w:docPartBody>
        <w:p w:rsidR="00CD3647" w:rsidRDefault="00A05E21">
          <w:pPr>
            <w:pStyle w:val="C10A25718ED748AF9CB235C46B3930EE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2EA8ABE3CC324B3F916373329C669E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4E24E4-72BA-46AF-8B47-CF9E5F2EC50C}"/>
      </w:docPartPr>
      <w:docPartBody>
        <w:p w:rsidR="00CD3647" w:rsidRDefault="00A05E21">
          <w:pPr>
            <w:pStyle w:val="2EA8ABE3CC324B3F916373329C669E9C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CD1B787CBA3F4846A712C223EB8F95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1C22F-8E2B-4E5E-B6C0-7E87B5B85F14}"/>
      </w:docPartPr>
      <w:docPartBody>
        <w:p w:rsidR="00CD3647" w:rsidRDefault="00A05E21">
          <w:pPr>
            <w:pStyle w:val="CD1B787CBA3F4846A712C223EB8F9549"/>
          </w:pPr>
          <w:r w:rsidRPr="004C3D5E">
            <w:rPr>
              <w:rStyle w:val="PlaceholderText"/>
            </w:rPr>
            <w:t>Click here to enter a date.</w:t>
          </w:r>
        </w:p>
      </w:docPartBody>
    </w:docPart>
    <w:docPart>
      <w:docPartPr>
        <w:name w:val="46B20FD22E2648D380057C09E0CAF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3DA03-FDA5-4636-A6C0-36BB43838AB9}"/>
      </w:docPartPr>
      <w:docPartBody>
        <w:p w:rsidR="00CD3647" w:rsidRDefault="00A05E21">
          <w:pPr>
            <w:pStyle w:val="46B20FD22E2648D380057C09E0CAF63B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A214D8E62177429D9782532CC51C89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54BF70-D6CD-4F93-8EE9-C1D825495825}"/>
      </w:docPartPr>
      <w:docPartBody>
        <w:p w:rsidR="00CD3647" w:rsidRDefault="00A05E21">
          <w:pPr>
            <w:pStyle w:val="A214D8E62177429D9782532CC51C89D1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631C9BF263934F169AADC31933EC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C93A6-F65E-4DB4-8727-64DEA05F2BD9}"/>
      </w:docPartPr>
      <w:docPartBody>
        <w:p w:rsidR="00CD3647" w:rsidRDefault="00A05E21">
          <w:pPr>
            <w:pStyle w:val="631C9BF263934F169AADC31933EC3A2C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098E5486BF974923A3E640A3E88B00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E12882-BADE-4D7D-AB4F-A3D2BB282827}"/>
      </w:docPartPr>
      <w:docPartBody>
        <w:p w:rsidR="00CD3647" w:rsidRDefault="00A05E21">
          <w:pPr>
            <w:pStyle w:val="098E5486BF974923A3E640A3E88B00C1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29BC36F4408F4959BA94653EE16C5F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40146A-6B35-4E9E-A5FB-74E4A1F1950F}"/>
      </w:docPartPr>
      <w:docPartBody>
        <w:p w:rsidR="00CD3647" w:rsidRDefault="00A05E21">
          <w:pPr>
            <w:pStyle w:val="29BC36F4408F4959BA94653EE16C5FF6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DE8638503E1646F18E36B60B8C2F53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866C78-97E8-4917-B88F-1717E4DA3BBC}"/>
      </w:docPartPr>
      <w:docPartBody>
        <w:p w:rsidR="00CD3647" w:rsidRDefault="00A05E21">
          <w:pPr>
            <w:pStyle w:val="DE8638503E1646F18E36B60B8C2F539D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54A99E1AB122427BA41C3F5EB45799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777BF9-137D-4ABE-AF59-A72A99C61C39}"/>
      </w:docPartPr>
      <w:docPartBody>
        <w:p w:rsidR="00CD3647" w:rsidRDefault="00A05E21">
          <w:pPr>
            <w:pStyle w:val="54A99E1AB122427BA41C3F5EB45799D4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EC292CB14448469890495879FD7000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C0644B-6588-4AEE-9BD3-257A2C22A38B}"/>
      </w:docPartPr>
      <w:docPartBody>
        <w:p w:rsidR="00CD3647" w:rsidRDefault="00A05E21">
          <w:pPr>
            <w:pStyle w:val="EC292CB14448469890495879FD70007D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64B78F0F583947D2B196998C915D1D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E6AD8-4D2B-4DE3-AFF3-698BBB33642D}"/>
      </w:docPartPr>
      <w:docPartBody>
        <w:p w:rsidR="00CD3647" w:rsidRDefault="00A05E21">
          <w:pPr>
            <w:pStyle w:val="64B78F0F583947D2B196998C915D1D79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0B8D76D6F9A04DA199DD2FC5884DA4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793AE-6B9A-4F6F-AE2A-DCED7F02A141}"/>
      </w:docPartPr>
      <w:docPartBody>
        <w:p w:rsidR="00CD3647" w:rsidRDefault="00A05E21">
          <w:pPr>
            <w:pStyle w:val="0B8D76D6F9A04DA199DD2FC5884DA4E1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A6A723E202B14F0CBCD5D89C4A1F52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910EF0-D7E8-497E-AEFE-8DEE637253BF}"/>
      </w:docPartPr>
      <w:docPartBody>
        <w:p w:rsidR="00CD3647" w:rsidRDefault="00A05E21">
          <w:pPr>
            <w:pStyle w:val="A6A723E202B14F0CBCD5D89C4A1F52EC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60EB2B1F32A34682B72DF22010DAFC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D9CE00-5BB3-4C1B-839B-5CC9DDB41815}"/>
      </w:docPartPr>
      <w:docPartBody>
        <w:p w:rsidR="00CD3647" w:rsidRDefault="00A05E21">
          <w:pPr>
            <w:pStyle w:val="60EB2B1F32A34682B72DF22010DAFCFF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0ACEA42BA18B450F86397AB42BE490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87147C-8100-4253-865F-93685205EA4B}"/>
      </w:docPartPr>
      <w:docPartBody>
        <w:p w:rsidR="00CD3647" w:rsidRDefault="00A05E21">
          <w:pPr>
            <w:pStyle w:val="0ACEA42BA18B450F86397AB42BE490D4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6F879D791AFF4182BC3A1E7888BCF3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B512D6-8345-4EFF-9C35-451B92E3FB38}"/>
      </w:docPartPr>
      <w:docPartBody>
        <w:p w:rsidR="00CD3647" w:rsidRDefault="00A05E21">
          <w:pPr>
            <w:pStyle w:val="6F879D791AFF4182BC3A1E7888BCF322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06BEF9F6F02B493DB48419CADF05ECE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B8CF1C-BC0A-4998-86AC-C678966B8AED}"/>
      </w:docPartPr>
      <w:docPartBody>
        <w:p w:rsidR="00CD3647" w:rsidRDefault="00A05E21">
          <w:pPr>
            <w:pStyle w:val="06BEF9F6F02B493DB48419CADF05ECE2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24FE6AF11E8B4A44A3429A3ECDB5A5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753439-96CD-4083-AE4B-7A274C38B645}"/>
      </w:docPartPr>
      <w:docPartBody>
        <w:p w:rsidR="00CD3647" w:rsidRDefault="00A05E21">
          <w:pPr>
            <w:pStyle w:val="24FE6AF11E8B4A44A3429A3ECDB5A53D"/>
          </w:pPr>
          <w:r w:rsidRPr="004C3D5E">
            <w:rPr>
              <w:rStyle w:val="PlaceholderText"/>
            </w:rPr>
            <w:t>Click here to enter a date.</w:t>
          </w:r>
        </w:p>
      </w:docPartBody>
    </w:docPart>
    <w:docPart>
      <w:docPartPr>
        <w:name w:val="2B9C0641E3C442559BCAA903C6B0E9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573873-D2C4-4101-8A40-550A831F5552}"/>
      </w:docPartPr>
      <w:docPartBody>
        <w:p w:rsidR="00CD3647" w:rsidRDefault="00A05E21">
          <w:pPr>
            <w:pStyle w:val="2B9C0641E3C442559BCAA903C6B0E932"/>
          </w:pPr>
          <w:r w:rsidRPr="00E54F6E">
            <w:rPr>
              <w:rStyle w:val="PlaceholderText"/>
            </w:rPr>
            <w:t>Choose an item.</w:t>
          </w:r>
        </w:p>
      </w:docPartBody>
    </w:docPart>
    <w:docPart>
      <w:docPartPr>
        <w:name w:val="0C4A815989A142F9BCB75D08C5ED8C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F64BC3-13D0-4708-BAFA-3B8EE9E05550}"/>
      </w:docPartPr>
      <w:docPartBody>
        <w:p w:rsidR="00CD3647" w:rsidRDefault="00A05E21">
          <w:pPr>
            <w:pStyle w:val="0C4A815989A142F9BCB75D08C5ED8C4D"/>
          </w:pPr>
          <w:r w:rsidRPr="00E54F6E">
            <w:rPr>
              <w:rStyle w:val="PlaceholderText"/>
            </w:rPr>
            <w:t>Click here to enter text.</w:t>
          </w:r>
        </w:p>
      </w:docPartBody>
    </w:docPart>
    <w:docPart>
      <w:docPartPr>
        <w:name w:val="3C958573AA08471CA1126956D04A0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DABB70-476D-4D94-85A6-DABDE6492B3E}"/>
      </w:docPartPr>
      <w:docPartBody>
        <w:p w:rsidR="00CD3647" w:rsidRDefault="00A05E21">
          <w:pPr>
            <w:pStyle w:val="3C958573AA08471CA1126956D04A0320"/>
          </w:pPr>
          <w:r w:rsidRPr="004C3D5E">
            <w:rPr>
              <w:rStyle w:val="PlaceholderText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ill Sans MT">
    <w:altName w:val="Segoe UI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E21"/>
    <w:rsid w:val="00270D9D"/>
    <w:rsid w:val="00A05E21"/>
    <w:rsid w:val="00CD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5DCC5A6D10AC419EB10C19A3D20ECBD2">
    <w:name w:val="5DCC5A6D10AC419EB10C19A3D20ECBD2"/>
  </w:style>
  <w:style w:type="paragraph" w:customStyle="1" w:styleId="80ABB9EBAAF246368AE8EA5A497D9D5F">
    <w:name w:val="80ABB9EBAAF246368AE8EA5A497D9D5F"/>
  </w:style>
  <w:style w:type="paragraph" w:customStyle="1" w:styleId="78289BAADD514D04B0C6DF4F53CFF784">
    <w:name w:val="78289BAADD514D04B0C6DF4F53CFF784"/>
  </w:style>
  <w:style w:type="paragraph" w:customStyle="1" w:styleId="2B8481283DED41EB966929C5A0621E3E">
    <w:name w:val="2B8481283DED41EB966929C5A0621E3E"/>
  </w:style>
  <w:style w:type="paragraph" w:customStyle="1" w:styleId="929514A5CA274388BBD799FE1417B02C">
    <w:name w:val="929514A5CA274388BBD799FE1417B02C"/>
  </w:style>
  <w:style w:type="paragraph" w:customStyle="1" w:styleId="AAF432F36F9F43F499B5EC3F7604B056">
    <w:name w:val="AAF432F36F9F43F499B5EC3F7604B056"/>
  </w:style>
  <w:style w:type="paragraph" w:customStyle="1" w:styleId="888B08119F82407B93D0BBBD9FF83A95">
    <w:name w:val="888B08119F82407B93D0BBBD9FF83A95"/>
  </w:style>
  <w:style w:type="paragraph" w:customStyle="1" w:styleId="74235AE378BD44CA8A4E0D6894268A31">
    <w:name w:val="74235AE378BD44CA8A4E0D6894268A31"/>
  </w:style>
  <w:style w:type="paragraph" w:customStyle="1" w:styleId="C10A25718ED748AF9CB235C46B3930EE">
    <w:name w:val="C10A25718ED748AF9CB235C46B3930EE"/>
  </w:style>
  <w:style w:type="paragraph" w:customStyle="1" w:styleId="2EA8ABE3CC324B3F916373329C669E9C">
    <w:name w:val="2EA8ABE3CC324B3F916373329C669E9C"/>
  </w:style>
  <w:style w:type="paragraph" w:customStyle="1" w:styleId="CD1B787CBA3F4846A712C223EB8F9549">
    <w:name w:val="CD1B787CBA3F4846A712C223EB8F9549"/>
  </w:style>
  <w:style w:type="paragraph" w:customStyle="1" w:styleId="46B20FD22E2648D380057C09E0CAF63B">
    <w:name w:val="46B20FD22E2648D380057C09E0CAF63B"/>
  </w:style>
  <w:style w:type="paragraph" w:customStyle="1" w:styleId="A214D8E62177429D9782532CC51C89D1">
    <w:name w:val="A214D8E62177429D9782532CC51C89D1"/>
  </w:style>
  <w:style w:type="paragraph" w:customStyle="1" w:styleId="631C9BF263934F169AADC31933EC3A2C">
    <w:name w:val="631C9BF263934F169AADC31933EC3A2C"/>
  </w:style>
  <w:style w:type="paragraph" w:customStyle="1" w:styleId="098E5486BF974923A3E640A3E88B00C1">
    <w:name w:val="098E5486BF974923A3E640A3E88B00C1"/>
  </w:style>
  <w:style w:type="paragraph" w:customStyle="1" w:styleId="29BC36F4408F4959BA94653EE16C5FF6">
    <w:name w:val="29BC36F4408F4959BA94653EE16C5FF6"/>
  </w:style>
  <w:style w:type="paragraph" w:customStyle="1" w:styleId="DE8638503E1646F18E36B60B8C2F539D">
    <w:name w:val="DE8638503E1646F18E36B60B8C2F539D"/>
  </w:style>
  <w:style w:type="paragraph" w:customStyle="1" w:styleId="54A99E1AB122427BA41C3F5EB45799D4">
    <w:name w:val="54A99E1AB122427BA41C3F5EB45799D4"/>
  </w:style>
  <w:style w:type="paragraph" w:customStyle="1" w:styleId="EC292CB14448469890495879FD70007D">
    <w:name w:val="EC292CB14448469890495879FD70007D"/>
  </w:style>
  <w:style w:type="paragraph" w:customStyle="1" w:styleId="64B78F0F583947D2B196998C915D1D79">
    <w:name w:val="64B78F0F583947D2B196998C915D1D79"/>
  </w:style>
  <w:style w:type="paragraph" w:customStyle="1" w:styleId="0B8D76D6F9A04DA199DD2FC5884DA4E1">
    <w:name w:val="0B8D76D6F9A04DA199DD2FC5884DA4E1"/>
  </w:style>
  <w:style w:type="paragraph" w:customStyle="1" w:styleId="A6A723E202B14F0CBCD5D89C4A1F52EC">
    <w:name w:val="A6A723E202B14F0CBCD5D89C4A1F52EC"/>
  </w:style>
  <w:style w:type="paragraph" w:customStyle="1" w:styleId="60EB2B1F32A34682B72DF22010DAFCFF">
    <w:name w:val="60EB2B1F32A34682B72DF22010DAFCFF"/>
  </w:style>
  <w:style w:type="paragraph" w:customStyle="1" w:styleId="0ACEA42BA18B450F86397AB42BE490D4">
    <w:name w:val="0ACEA42BA18B450F86397AB42BE490D4"/>
  </w:style>
  <w:style w:type="paragraph" w:customStyle="1" w:styleId="6F879D791AFF4182BC3A1E7888BCF322">
    <w:name w:val="6F879D791AFF4182BC3A1E7888BCF322"/>
  </w:style>
  <w:style w:type="paragraph" w:customStyle="1" w:styleId="06BEF9F6F02B493DB48419CADF05ECE2">
    <w:name w:val="06BEF9F6F02B493DB48419CADF05ECE2"/>
  </w:style>
  <w:style w:type="paragraph" w:customStyle="1" w:styleId="24FE6AF11E8B4A44A3429A3ECDB5A53D">
    <w:name w:val="24FE6AF11E8B4A44A3429A3ECDB5A53D"/>
  </w:style>
  <w:style w:type="paragraph" w:customStyle="1" w:styleId="2B9C0641E3C442559BCAA903C6B0E932">
    <w:name w:val="2B9C0641E3C442559BCAA903C6B0E932"/>
  </w:style>
  <w:style w:type="paragraph" w:customStyle="1" w:styleId="0C4A815989A142F9BCB75D08C5ED8C4D">
    <w:name w:val="0C4A815989A142F9BCB75D08C5ED8C4D"/>
  </w:style>
  <w:style w:type="paragraph" w:customStyle="1" w:styleId="3C958573AA08471CA1126956D04A0320">
    <w:name w:val="3C958573AA08471CA1126956D04A032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</w:style>
  <w:style w:type="paragraph" w:customStyle="1" w:styleId="5DCC5A6D10AC419EB10C19A3D20ECBD2">
    <w:name w:val="5DCC5A6D10AC419EB10C19A3D20ECBD2"/>
  </w:style>
  <w:style w:type="paragraph" w:customStyle="1" w:styleId="80ABB9EBAAF246368AE8EA5A497D9D5F">
    <w:name w:val="80ABB9EBAAF246368AE8EA5A497D9D5F"/>
  </w:style>
  <w:style w:type="paragraph" w:customStyle="1" w:styleId="78289BAADD514D04B0C6DF4F53CFF784">
    <w:name w:val="78289BAADD514D04B0C6DF4F53CFF784"/>
  </w:style>
  <w:style w:type="paragraph" w:customStyle="1" w:styleId="2B8481283DED41EB966929C5A0621E3E">
    <w:name w:val="2B8481283DED41EB966929C5A0621E3E"/>
  </w:style>
  <w:style w:type="paragraph" w:customStyle="1" w:styleId="929514A5CA274388BBD799FE1417B02C">
    <w:name w:val="929514A5CA274388BBD799FE1417B02C"/>
  </w:style>
  <w:style w:type="paragraph" w:customStyle="1" w:styleId="AAF432F36F9F43F499B5EC3F7604B056">
    <w:name w:val="AAF432F36F9F43F499B5EC3F7604B056"/>
  </w:style>
  <w:style w:type="paragraph" w:customStyle="1" w:styleId="888B08119F82407B93D0BBBD9FF83A95">
    <w:name w:val="888B08119F82407B93D0BBBD9FF83A95"/>
  </w:style>
  <w:style w:type="paragraph" w:customStyle="1" w:styleId="74235AE378BD44CA8A4E0D6894268A31">
    <w:name w:val="74235AE378BD44CA8A4E0D6894268A31"/>
  </w:style>
  <w:style w:type="paragraph" w:customStyle="1" w:styleId="C10A25718ED748AF9CB235C46B3930EE">
    <w:name w:val="C10A25718ED748AF9CB235C46B3930EE"/>
  </w:style>
  <w:style w:type="paragraph" w:customStyle="1" w:styleId="2EA8ABE3CC324B3F916373329C669E9C">
    <w:name w:val="2EA8ABE3CC324B3F916373329C669E9C"/>
  </w:style>
  <w:style w:type="paragraph" w:customStyle="1" w:styleId="CD1B787CBA3F4846A712C223EB8F9549">
    <w:name w:val="CD1B787CBA3F4846A712C223EB8F9549"/>
  </w:style>
  <w:style w:type="paragraph" w:customStyle="1" w:styleId="46B20FD22E2648D380057C09E0CAF63B">
    <w:name w:val="46B20FD22E2648D380057C09E0CAF63B"/>
  </w:style>
  <w:style w:type="paragraph" w:customStyle="1" w:styleId="A214D8E62177429D9782532CC51C89D1">
    <w:name w:val="A214D8E62177429D9782532CC51C89D1"/>
  </w:style>
  <w:style w:type="paragraph" w:customStyle="1" w:styleId="631C9BF263934F169AADC31933EC3A2C">
    <w:name w:val="631C9BF263934F169AADC31933EC3A2C"/>
  </w:style>
  <w:style w:type="paragraph" w:customStyle="1" w:styleId="098E5486BF974923A3E640A3E88B00C1">
    <w:name w:val="098E5486BF974923A3E640A3E88B00C1"/>
  </w:style>
  <w:style w:type="paragraph" w:customStyle="1" w:styleId="29BC36F4408F4959BA94653EE16C5FF6">
    <w:name w:val="29BC36F4408F4959BA94653EE16C5FF6"/>
  </w:style>
  <w:style w:type="paragraph" w:customStyle="1" w:styleId="DE8638503E1646F18E36B60B8C2F539D">
    <w:name w:val="DE8638503E1646F18E36B60B8C2F539D"/>
  </w:style>
  <w:style w:type="paragraph" w:customStyle="1" w:styleId="54A99E1AB122427BA41C3F5EB45799D4">
    <w:name w:val="54A99E1AB122427BA41C3F5EB45799D4"/>
  </w:style>
  <w:style w:type="paragraph" w:customStyle="1" w:styleId="EC292CB14448469890495879FD70007D">
    <w:name w:val="EC292CB14448469890495879FD70007D"/>
  </w:style>
  <w:style w:type="paragraph" w:customStyle="1" w:styleId="64B78F0F583947D2B196998C915D1D79">
    <w:name w:val="64B78F0F583947D2B196998C915D1D79"/>
  </w:style>
  <w:style w:type="paragraph" w:customStyle="1" w:styleId="0B8D76D6F9A04DA199DD2FC5884DA4E1">
    <w:name w:val="0B8D76D6F9A04DA199DD2FC5884DA4E1"/>
  </w:style>
  <w:style w:type="paragraph" w:customStyle="1" w:styleId="A6A723E202B14F0CBCD5D89C4A1F52EC">
    <w:name w:val="A6A723E202B14F0CBCD5D89C4A1F52EC"/>
  </w:style>
  <w:style w:type="paragraph" w:customStyle="1" w:styleId="60EB2B1F32A34682B72DF22010DAFCFF">
    <w:name w:val="60EB2B1F32A34682B72DF22010DAFCFF"/>
  </w:style>
  <w:style w:type="paragraph" w:customStyle="1" w:styleId="0ACEA42BA18B450F86397AB42BE490D4">
    <w:name w:val="0ACEA42BA18B450F86397AB42BE490D4"/>
  </w:style>
  <w:style w:type="paragraph" w:customStyle="1" w:styleId="6F879D791AFF4182BC3A1E7888BCF322">
    <w:name w:val="6F879D791AFF4182BC3A1E7888BCF322"/>
  </w:style>
  <w:style w:type="paragraph" w:customStyle="1" w:styleId="06BEF9F6F02B493DB48419CADF05ECE2">
    <w:name w:val="06BEF9F6F02B493DB48419CADF05ECE2"/>
  </w:style>
  <w:style w:type="paragraph" w:customStyle="1" w:styleId="24FE6AF11E8B4A44A3429A3ECDB5A53D">
    <w:name w:val="24FE6AF11E8B4A44A3429A3ECDB5A53D"/>
  </w:style>
  <w:style w:type="paragraph" w:customStyle="1" w:styleId="2B9C0641E3C442559BCAA903C6B0E932">
    <w:name w:val="2B9C0641E3C442559BCAA903C6B0E932"/>
  </w:style>
  <w:style w:type="paragraph" w:customStyle="1" w:styleId="0C4A815989A142F9BCB75D08C5ED8C4D">
    <w:name w:val="0C4A815989A142F9BCB75D08C5ED8C4D"/>
  </w:style>
  <w:style w:type="paragraph" w:customStyle="1" w:styleId="3C958573AA08471CA1126956D04A0320">
    <w:name w:val="3C958573AA08471CA1126956D04A032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74607-DA5C-4165-AA83-F9EF044BA8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 ManSci-CHECKLIST</Template>
  <TotalTime>2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ACCEPTED MANUSCRIPT CHECKLIST</vt:lpstr>
    </vt:vector>
  </TitlesOfParts>
  <Company>Northwestern University</Company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ACCEPTED MANUSCRIPT CHECKLIST</dc:title>
  <dc:creator>Xiaodan</dc:creator>
  <cp:lastModifiedBy>Xiaodan</cp:lastModifiedBy>
  <cp:revision>3</cp:revision>
  <cp:lastPrinted>2008-07-29T15:16:00Z</cp:lastPrinted>
  <dcterms:created xsi:type="dcterms:W3CDTF">2017-02-01T13:02:00Z</dcterms:created>
  <dcterms:modified xsi:type="dcterms:W3CDTF">2017-02-01T13:04:00Z</dcterms:modified>
</cp:coreProperties>
</file>